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9F68" w14:textId="713E5D9C" w:rsidR="007E331F" w:rsidRPr="00AF6DF6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663698" w:rsidRPr="00AF6DF6">
        <w:rPr>
          <w:rFonts w:asciiTheme="minorHAnsi" w:hAnsiTheme="minorHAnsi" w:cstheme="minorHAnsi"/>
          <w:sz w:val="20"/>
          <w:szCs w:val="20"/>
        </w:rPr>
        <w:t>2</w:t>
      </w:r>
      <w:r w:rsidRPr="00AF6DF6">
        <w:rPr>
          <w:rFonts w:asciiTheme="minorHAnsi" w:hAnsiTheme="minorHAnsi" w:cstheme="minorHAnsi"/>
          <w:sz w:val="20"/>
          <w:szCs w:val="20"/>
        </w:rPr>
        <w:t xml:space="preserve"> </w:t>
      </w:r>
      <w:r w:rsidRPr="00AF6DF6">
        <w:rPr>
          <w:rFonts w:asciiTheme="minorHAnsi" w:hAnsiTheme="minorHAnsi" w:cstheme="minorHAnsi"/>
          <w:b w:val="0"/>
          <w:sz w:val="20"/>
          <w:szCs w:val="20"/>
        </w:rPr>
        <w:t xml:space="preserve">do </w:t>
      </w:r>
      <w:r w:rsidR="00AF6DF6" w:rsidRPr="00AF6DF6">
        <w:rPr>
          <w:rFonts w:asciiTheme="minorHAnsi" w:hAnsiTheme="minorHAnsi" w:cstheme="minorHAnsi"/>
          <w:b w:val="0"/>
          <w:sz w:val="20"/>
          <w:szCs w:val="20"/>
        </w:rPr>
        <w:t>Zaproszenia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AF6DF6" w14:paraId="149410AC" w14:textId="77777777" w:rsidTr="005844F6">
        <w:tc>
          <w:tcPr>
            <w:tcW w:w="9104" w:type="dxa"/>
            <w:shd w:val="clear" w:color="auto" w:fill="F2F2F2"/>
          </w:tcPr>
          <w:p w14:paraId="42716DF4" w14:textId="5E413A15" w:rsidR="008A3551" w:rsidRPr="00AF6DF6" w:rsidRDefault="00F31EAC" w:rsidP="00AF6DF6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AF6DF6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AF6DF6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2466A71" w14:textId="77777777" w:rsidR="00F31EAC" w:rsidRPr="00AF6DF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AF6DF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AF6DF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AF6D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AF6DF6" w14:paraId="57610D4C" w14:textId="77777777">
        <w:tc>
          <w:tcPr>
            <w:tcW w:w="2268" w:type="dxa"/>
          </w:tcPr>
          <w:p w14:paraId="426E4E09" w14:textId="77777777" w:rsidR="00140C27" w:rsidRPr="00AF6DF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CB49912" w14:textId="77777777" w:rsidR="00140C27" w:rsidRPr="00AF6DF6" w:rsidRDefault="00663698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b/>
                <w:sz w:val="20"/>
                <w:szCs w:val="20"/>
              </w:rPr>
      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      </w:r>
            <w:r w:rsidR="00140C27" w:rsidRPr="00AF6DF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663698" w:rsidRPr="00AF6DF6" w14:paraId="0835B428" w14:textId="77777777" w:rsidTr="007A153B">
        <w:tc>
          <w:tcPr>
            <w:tcW w:w="2268" w:type="dxa"/>
          </w:tcPr>
          <w:p w14:paraId="4147FA92" w14:textId="77777777" w:rsidR="00663698" w:rsidRPr="00AF6DF6" w:rsidRDefault="00663698" w:rsidP="007A153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1648457" w14:textId="77777777" w:rsidR="00663698" w:rsidRPr="00AF6DF6" w:rsidRDefault="00663698" w:rsidP="007A153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b/>
                <w:sz w:val="20"/>
                <w:szCs w:val="20"/>
              </w:rPr>
              <w:t>szkolenia i audyt IT/565/2026</w:t>
            </w:r>
          </w:p>
        </w:tc>
      </w:tr>
    </w:tbl>
    <w:p w14:paraId="0F4D1F01" w14:textId="77777777" w:rsidR="00AA39D6" w:rsidRPr="00AF6DF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>my niżej podpisani:</w:t>
      </w:r>
    </w:p>
    <w:p w14:paraId="1CAB1862" w14:textId="77777777" w:rsidR="00EB7584" w:rsidRPr="00AF6DF6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AF6DF6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6AD32D78" w14:textId="77777777" w:rsidR="00EB7584" w:rsidRPr="00AF6DF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42845030" w14:textId="77777777" w:rsidR="00AA39D6" w:rsidRPr="00AF6DF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>d</w:t>
      </w:r>
      <w:r w:rsidR="00AA39D6" w:rsidRPr="00AF6DF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9051FC5" w14:textId="77777777" w:rsidR="00AE2ACB" w:rsidRPr="00AF6DF6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04A0BCB6" w14:textId="77777777" w:rsidR="00ED4154" w:rsidRPr="00AF6DF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AF6D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AF6D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AF6D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AF6DF6" w14:paraId="2D8B9ECE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5743410" w14:textId="77777777" w:rsidR="00AE2ACB" w:rsidRPr="00AF6D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75FE0826" w14:textId="77777777" w:rsidR="00AE2ACB" w:rsidRPr="00AF6D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1339448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0580832" w14:textId="77777777" w:rsidR="00AE2ACB" w:rsidRPr="00AF6D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C3F4B52" w14:textId="77777777" w:rsidR="00AE2ACB" w:rsidRPr="00AF6D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AF6DF6" w14:paraId="3436FF3C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7060027" w14:textId="77777777" w:rsidR="008A3551" w:rsidRPr="00AF6DF6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C40923C" w14:textId="77777777" w:rsidR="008A3551" w:rsidRPr="00AF6DF6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6F9FBBE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CEA68CE" w14:textId="77777777" w:rsidR="00AE2ACB" w:rsidRPr="00AF6D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AF6DF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7C36FAC" w14:textId="77777777" w:rsidR="00AE2ACB" w:rsidRPr="00AF6D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633CBDEA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DF76886" w14:textId="77777777" w:rsidR="00AE2ACB" w:rsidRPr="00AF6D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AF6DF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7771C919" w14:textId="77777777" w:rsidR="00AE2ACB" w:rsidRPr="00AF6D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1ECE4542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2C4EA156" w14:textId="77777777" w:rsidR="00AE2ACB" w:rsidRPr="00AF6DF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AF6DF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AF6DF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5F902639" w14:textId="77777777" w:rsidR="00C0785C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38174B93" w14:textId="77777777" w:rsidR="00C0785C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70BB0B55" w14:textId="77777777" w:rsidR="00C0785C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52AEC047" w14:textId="77777777" w:rsidR="00C0785C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15133C23" w14:textId="77777777" w:rsidR="00C0785C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1DF6C41D" w14:textId="77777777" w:rsidR="00497AEE" w:rsidRPr="00AF6DF6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F6DF6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6A43BBB5" w14:textId="77777777" w:rsidR="00C11FEF" w:rsidRPr="00AF6DF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4384FA93" w14:textId="3CB616DF" w:rsidR="004D5A42" w:rsidRPr="00AF6DF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AF6DF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AF6DF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AF6DF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AF6DF6">
        <w:rPr>
          <w:rFonts w:asciiTheme="minorHAnsi" w:hAnsiTheme="minorHAnsi" w:cstheme="minorHAnsi"/>
          <w:sz w:val="20"/>
          <w:szCs w:val="20"/>
        </w:rPr>
        <w:t>,</w:t>
      </w:r>
      <w:r w:rsidR="007F3E87" w:rsidRPr="00AF6DF6">
        <w:rPr>
          <w:rFonts w:asciiTheme="minorHAnsi" w:hAnsiTheme="minorHAnsi" w:cstheme="minorHAnsi"/>
          <w:sz w:val="20"/>
          <w:szCs w:val="20"/>
        </w:rPr>
        <w:t xml:space="preserve"> zgodnie z</w:t>
      </w:r>
      <w:r w:rsidR="00AF6DF6">
        <w:rPr>
          <w:rFonts w:asciiTheme="minorHAnsi" w:hAnsiTheme="minorHAnsi" w:cstheme="minorHAnsi"/>
          <w:sz w:val="20"/>
          <w:szCs w:val="20"/>
        </w:rPr>
        <w:t xml:space="preserve"> zapisami Zaproszenia </w:t>
      </w:r>
      <w:r w:rsidR="00ED4154" w:rsidRPr="00AF6DF6">
        <w:rPr>
          <w:rFonts w:asciiTheme="minorHAnsi" w:hAnsiTheme="minorHAnsi" w:cstheme="minorHAnsi"/>
          <w:sz w:val="20"/>
          <w:szCs w:val="20"/>
        </w:rPr>
        <w:t>niniejszego postępowania</w:t>
      </w:r>
      <w:r w:rsidR="00A8509D" w:rsidRPr="00AF6DF6">
        <w:rPr>
          <w:rFonts w:asciiTheme="minorHAnsi" w:hAnsiTheme="minorHAnsi" w:cstheme="minorHAnsi"/>
          <w:sz w:val="20"/>
          <w:szCs w:val="20"/>
        </w:rPr>
        <w:t>.</w:t>
      </w:r>
    </w:p>
    <w:p w14:paraId="5F8DC1DA" w14:textId="77777777" w:rsidR="00B964C4" w:rsidRPr="00AF6DF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AF6DF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F6DF6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AF6DF6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6A4FB73B" w14:textId="77777777" w:rsidR="006D09E0" w:rsidRPr="00AF6DF6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AF6DF6" w:rsidRPr="00AF6DF6" w14:paraId="1B356429" w14:textId="77777777" w:rsidTr="00AF6DF6">
        <w:trPr>
          <w:trHeight w:val="704"/>
        </w:trPr>
        <w:tc>
          <w:tcPr>
            <w:tcW w:w="10348" w:type="dxa"/>
            <w:vAlign w:val="center"/>
          </w:tcPr>
          <w:p w14:paraId="0965A346" w14:textId="77777777" w:rsidR="00AF6DF6" w:rsidRPr="00AF6DF6" w:rsidRDefault="00AF6DF6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AF6DF6" w:rsidRPr="00AF6DF6" w14:paraId="131C4BA5" w14:textId="77777777" w:rsidTr="00AF6DF6">
        <w:tc>
          <w:tcPr>
            <w:tcW w:w="10348" w:type="dxa"/>
          </w:tcPr>
          <w:p w14:paraId="24D0BB80" w14:textId="77777777" w:rsidR="00AF6DF6" w:rsidRPr="00AF6DF6" w:rsidRDefault="00AF6DF6" w:rsidP="007A153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      </w:r>
          </w:p>
          <w:p w14:paraId="76B5D8FD" w14:textId="77777777" w:rsidR="00AF6DF6" w:rsidRPr="00AF6DF6" w:rsidRDefault="00AF6DF6" w:rsidP="007A153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9526AA8" w14:textId="77777777" w:rsidR="00AF6DF6" w:rsidRPr="00AF6DF6" w:rsidRDefault="00AF6DF6" w:rsidP="007A153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9D2758A" w14:textId="77777777" w:rsidR="00AF6DF6" w:rsidRPr="00AF6DF6" w:rsidRDefault="00AF6DF6" w:rsidP="007A153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9F4060E" w14:textId="77777777" w:rsidR="00AF6DF6" w:rsidRPr="00AF6DF6" w:rsidRDefault="00AF6DF6" w:rsidP="007A153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198EF2B" w14:textId="77777777" w:rsidR="00AF6DF6" w:rsidRPr="00AF6DF6" w:rsidRDefault="00AF6DF6" w:rsidP="007A153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3F8EB8B5" w14:textId="77777777" w:rsidR="00B9086B" w:rsidRPr="00AF6DF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F6DF6">
        <w:rPr>
          <w:rFonts w:asciiTheme="minorHAnsi" w:hAnsiTheme="minorHAnsi" w:cstheme="minorHAnsi"/>
          <w:sz w:val="20"/>
          <w:szCs w:val="20"/>
        </w:rPr>
        <w:t>, że:</w:t>
      </w:r>
    </w:p>
    <w:p w14:paraId="6150C155" w14:textId="580FBACD" w:rsidR="00ED4154" w:rsidRPr="00AF6DF6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>zapoznaliśmy się z</w:t>
      </w:r>
      <w:r w:rsidR="00AF6DF6">
        <w:rPr>
          <w:rFonts w:asciiTheme="minorHAnsi" w:hAnsiTheme="minorHAnsi" w:cstheme="minorHAnsi"/>
          <w:sz w:val="20"/>
          <w:szCs w:val="20"/>
        </w:rPr>
        <w:t xml:space="preserve"> zapisami Zaproszenia</w:t>
      </w:r>
      <w:r w:rsidRPr="00AF6DF6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AF6DF6">
        <w:rPr>
          <w:rFonts w:asciiTheme="minorHAnsi" w:hAnsiTheme="minorHAnsi" w:cstheme="minorHAnsi"/>
          <w:sz w:val="20"/>
          <w:szCs w:val="20"/>
        </w:rPr>
        <w:t xml:space="preserve">z </w:t>
      </w:r>
      <w:r w:rsidRPr="00AF6DF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AF6DF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AF6DF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AF6DF6">
        <w:rPr>
          <w:rFonts w:asciiTheme="minorHAnsi" w:hAnsiTheme="minorHAnsi" w:cstheme="minorHAnsi"/>
          <w:sz w:val="20"/>
          <w:szCs w:val="20"/>
        </w:rPr>
        <w:t>,</w:t>
      </w:r>
    </w:p>
    <w:p w14:paraId="75181791" w14:textId="77777777" w:rsidR="00BC4F99" w:rsidRPr="00AF6DF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AF6DF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AF6DF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AF6DF6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AF6D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AF6D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AF6DF6" w14:paraId="2682867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4D04B8" w14:textId="77777777" w:rsidR="006522FA" w:rsidRPr="00AF6D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BAE82C" w14:textId="77777777" w:rsidR="006522FA" w:rsidRPr="00AF6D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69DE51" w14:textId="77777777" w:rsidR="006522FA" w:rsidRPr="00AF6D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AF6DF6" w14:paraId="19EBC76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6B08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1B40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3E23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AF6DF6" w14:paraId="1BA662C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18C7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4EC6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02E2" w14:textId="77777777" w:rsidR="006522FA" w:rsidRPr="00AF6D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9295658" w14:textId="77777777" w:rsidR="00552F9C" w:rsidRPr="00AF6DF6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4DD745A" w14:textId="77777777" w:rsidR="00640768" w:rsidRPr="00AF6DF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AF6DF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AF6DF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AF6DF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AF6DF6">
        <w:rPr>
          <w:rFonts w:asciiTheme="minorHAnsi" w:hAnsiTheme="minorHAnsi" w:cstheme="minorHAnsi"/>
          <w:sz w:val="20"/>
          <w:szCs w:val="20"/>
        </w:rPr>
        <w:t>, które zostały z</w:t>
      </w:r>
      <w:r w:rsidRPr="00AF6DF6">
        <w:rPr>
          <w:rFonts w:asciiTheme="minorHAnsi" w:hAnsiTheme="minorHAnsi" w:cstheme="minorHAnsi"/>
          <w:sz w:val="20"/>
          <w:szCs w:val="20"/>
        </w:rPr>
        <w:t>a</w:t>
      </w:r>
      <w:r w:rsidRPr="00AF6DF6">
        <w:rPr>
          <w:rFonts w:asciiTheme="minorHAnsi" w:hAnsiTheme="minorHAnsi" w:cstheme="minorHAnsi"/>
          <w:sz w:val="20"/>
          <w:szCs w:val="20"/>
        </w:rPr>
        <w:t>warte w S</w:t>
      </w:r>
      <w:r w:rsidR="006522FA" w:rsidRPr="00AF6DF6">
        <w:rPr>
          <w:rFonts w:asciiTheme="minorHAnsi" w:hAnsiTheme="minorHAnsi" w:cstheme="minorHAnsi"/>
          <w:sz w:val="20"/>
          <w:szCs w:val="20"/>
        </w:rPr>
        <w:t>WZ</w:t>
      </w:r>
      <w:r w:rsidRPr="00AF6DF6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AF6DF6">
        <w:rPr>
          <w:rFonts w:asciiTheme="minorHAnsi" w:hAnsiTheme="minorHAnsi" w:cstheme="minorHAnsi"/>
          <w:sz w:val="20"/>
          <w:szCs w:val="20"/>
        </w:rPr>
        <w:t>,</w:t>
      </w:r>
      <w:r w:rsidRPr="00AF6DF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AF6DF6">
        <w:rPr>
          <w:rFonts w:asciiTheme="minorHAnsi" w:hAnsiTheme="minorHAnsi" w:cstheme="minorHAnsi"/>
          <w:sz w:val="20"/>
          <w:szCs w:val="20"/>
        </w:rPr>
        <w:t>,</w:t>
      </w:r>
      <w:r w:rsidRPr="00AF6DF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AF6DF6">
        <w:rPr>
          <w:rFonts w:asciiTheme="minorHAnsi" w:hAnsiTheme="minorHAnsi" w:cstheme="minorHAnsi"/>
          <w:sz w:val="20"/>
          <w:szCs w:val="20"/>
        </w:rPr>
        <w:t>,</w:t>
      </w:r>
    </w:p>
    <w:p w14:paraId="3EC55AEA" w14:textId="77777777" w:rsidR="00525EFF" w:rsidRPr="00AF6DF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AF6DF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F6D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AF6DF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AF6DF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F6D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AF6DF6">
        <w:rPr>
          <w:rFonts w:asciiTheme="minorHAnsi" w:hAnsiTheme="minorHAnsi" w:cstheme="minorHAnsi"/>
          <w:sz w:val="20"/>
          <w:szCs w:val="20"/>
        </w:rPr>
        <w:t>.</w:t>
      </w:r>
    </w:p>
    <w:p w14:paraId="343DA205" w14:textId="77777777" w:rsidR="002C23F2" w:rsidRPr="00AF6DF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lastRenderedPageBreak/>
        <w:t>INFORMUJEMY</w:t>
      </w:r>
      <w:r w:rsidR="00267D1F" w:rsidRPr="00AF6DF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AF6DF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AF6DF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AF6DF6">
        <w:rPr>
          <w:rFonts w:asciiTheme="minorHAnsi" w:hAnsiTheme="minorHAnsi" w:cstheme="minorHAnsi"/>
          <w:bCs/>
          <w:sz w:val="20"/>
          <w:szCs w:val="20"/>
        </w:rPr>
        <w:t>:</w:t>
      </w:r>
    </w:p>
    <w:p w14:paraId="3B7D5995" w14:textId="127B3B24" w:rsidR="00CE1552" w:rsidRPr="00AF6DF6" w:rsidRDefault="00AF6DF6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F6DF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9CE47D1" wp14:editId="574879F3">
            <wp:extent cx="1809750" cy="219075"/>
            <wp:effectExtent l="0" t="0" r="0" b="0"/>
            <wp:docPr id="541439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272B5" w14:textId="77777777" w:rsidR="00CE1552" w:rsidRPr="00AF6DF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F6DF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AF6DF6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AF6DF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F6DF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45771D4" w14:textId="77777777" w:rsidR="003A37A9" w:rsidRPr="00AF6DF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39B6B752" w14:textId="6296E6DE" w:rsidR="003A37A9" w:rsidRPr="00AF6DF6" w:rsidRDefault="00AF6DF6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F6DF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9A5DD5E" wp14:editId="30C3CCDC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38E72" w14:textId="77777777" w:rsidR="003A37A9" w:rsidRPr="00AF6DF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F6DF6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AF6DF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F6DF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AF6DF6" w14:paraId="1679984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9C7418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F6DF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1E9DE7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F6DF6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9C70F3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F6DF6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A5DF70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F6DF6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AF6DF6" w14:paraId="3B97148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49B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39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7B59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99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AF6DF6" w14:paraId="41EFA17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072B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BAF6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4E01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FA6" w14:textId="77777777" w:rsidR="003A37A9" w:rsidRPr="00AF6D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21131EB1" w14:textId="77777777" w:rsidR="00525EFF" w:rsidRPr="00AF6DF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AF6DF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AF6DF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AF6DF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AF6DF6">
        <w:rPr>
          <w:rFonts w:asciiTheme="minorHAnsi" w:hAnsiTheme="minorHAnsi" w:cstheme="minorHAnsi"/>
          <w:sz w:val="20"/>
          <w:szCs w:val="20"/>
        </w:rPr>
        <w:t>przedmiotowego postępowania</w:t>
      </w:r>
      <w:r w:rsidRPr="00AF6D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AF6DF6" w14:paraId="100A9896" w14:textId="77777777" w:rsidTr="00B56BE6">
        <w:tc>
          <w:tcPr>
            <w:tcW w:w="1984" w:type="dxa"/>
            <w:vAlign w:val="center"/>
          </w:tcPr>
          <w:p w14:paraId="758D1D73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41AFCAF9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3384BA57" w14:textId="77777777" w:rsidTr="00B56BE6">
        <w:tc>
          <w:tcPr>
            <w:tcW w:w="1984" w:type="dxa"/>
            <w:vAlign w:val="center"/>
          </w:tcPr>
          <w:p w14:paraId="018C7C13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0580A69E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F6DF6" w14:paraId="33F3229F" w14:textId="77777777" w:rsidTr="00B56BE6">
        <w:tc>
          <w:tcPr>
            <w:tcW w:w="1984" w:type="dxa"/>
            <w:vAlign w:val="center"/>
          </w:tcPr>
          <w:p w14:paraId="05ED70C3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F6DF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10B922B" w14:textId="77777777" w:rsidR="00AE2ACB" w:rsidRPr="00AF6D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184094A" w14:textId="77777777" w:rsidR="00525EFF" w:rsidRPr="00AF6DF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AF6DF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AF6DF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AF6DF6">
        <w:rPr>
          <w:rFonts w:asciiTheme="minorHAnsi" w:hAnsiTheme="minorHAnsi" w:cstheme="minorHAnsi"/>
          <w:sz w:val="20"/>
          <w:szCs w:val="20"/>
        </w:rPr>
        <w:t>, stanowiąc</w:t>
      </w:r>
      <w:r w:rsidRPr="00AF6DF6">
        <w:rPr>
          <w:rFonts w:asciiTheme="minorHAnsi" w:hAnsiTheme="minorHAnsi" w:cstheme="minorHAnsi"/>
          <w:sz w:val="20"/>
          <w:szCs w:val="20"/>
        </w:rPr>
        <w:t>e</w:t>
      </w:r>
      <w:r w:rsidR="00AF4AC3" w:rsidRPr="00AF6DF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AF6DF6">
        <w:rPr>
          <w:rFonts w:asciiTheme="minorHAnsi" w:hAnsiTheme="minorHAnsi" w:cstheme="minorHAnsi"/>
          <w:sz w:val="20"/>
          <w:szCs w:val="20"/>
        </w:rPr>
        <w:t>:</w:t>
      </w:r>
    </w:p>
    <w:p w14:paraId="11652936" w14:textId="77777777" w:rsidR="009B316D" w:rsidRPr="00AF6DF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F6DF6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AF6DF6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AF6DF6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70EAC179" w14:textId="77777777" w:rsidR="007D475B" w:rsidRPr="00AF6DF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F6DF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AF6DF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90D3C62" w14:textId="77777777" w:rsidR="0097776D" w:rsidRPr="00AF6DF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F6DF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AF6DF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AF6DF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AF6DF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0BD27E81" w14:textId="77777777" w:rsidR="004D4F17" w:rsidRPr="00AF6DF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254BDAEE" w14:textId="77777777" w:rsidR="00814ACA" w:rsidRPr="00AF6DF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AF6DF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A1A9B8C" w14:textId="77777777" w:rsidR="00814ACA" w:rsidRPr="00AF6DF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AF6DF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AF6DF6">
        <w:rPr>
          <w:rFonts w:asciiTheme="minorHAnsi" w:hAnsiTheme="minorHAnsi" w:cstheme="minorHAnsi"/>
          <w:iCs/>
          <w:sz w:val="16"/>
          <w:szCs w:val="16"/>
        </w:rPr>
        <w:t>[podpis</w:t>
      </w:r>
      <w:r w:rsidRPr="00AF6DF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AF6DF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AF6DF6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AF6DF6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D917" w14:textId="77777777" w:rsidR="000919B1" w:rsidRDefault="000919B1" w:rsidP="00FF57EE">
      <w:r>
        <w:separator/>
      </w:r>
    </w:p>
  </w:endnote>
  <w:endnote w:type="continuationSeparator" w:id="0">
    <w:p w14:paraId="653B755A" w14:textId="77777777" w:rsidR="000919B1" w:rsidRDefault="000919B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05F6E" w14:textId="77777777" w:rsidR="00663698" w:rsidRDefault="006636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0364" w14:textId="70F618C7" w:rsidR="00AF6DF6" w:rsidRDefault="00563DC0" w:rsidP="00AF6DF6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="00AF6DF6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7EDB40" wp14:editId="01533A74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88788199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9B6E4B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 w:rsidR="00AF6DF6">
      <w:tab/>
    </w:r>
  </w:p>
  <w:p w14:paraId="77D38EF6" w14:textId="2CC4BE57" w:rsidR="00563DC0" w:rsidRPr="00AF6DF6" w:rsidRDefault="00AF6DF6" w:rsidP="00AF6DF6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AF6DF6">
      <w:rPr>
        <w:rFonts w:ascii="Calibri" w:hAnsi="Calibri" w:cs="Calibri"/>
        <w:sz w:val="15"/>
        <w:szCs w:val="15"/>
      </w:rPr>
      <w:t xml:space="preserve">SPZOZ w Siedlcach:   NIP: 821-205-60-50,  </w:t>
    </w:r>
    <w:r w:rsidRPr="00AF6DF6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r w:rsidRPr="00AF6DF6">
      <w:rPr>
        <w:rFonts w:ascii="Calibri" w:hAnsi="Calibri" w:cs="Calibri"/>
        <w:color w:val="202C82"/>
        <w:sz w:val="15"/>
        <w:szCs w:val="15"/>
      </w:rPr>
      <w:tab/>
    </w:r>
    <w:bookmarkEnd w:id="2"/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AF6DF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6242" w14:textId="77777777" w:rsidR="00663698" w:rsidRDefault="006636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16A9" w14:textId="77777777" w:rsidR="000919B1" w:rsidRDefault="000919B1" w:rsidP="00FF57EE">
      <w:r>
        <w:separator/>
      </w:r>
    </w:p>
  </w:footnote>
  <w:footnote w:type="continuationSeparator" w:id="0">
    <w:p w14:paraId="13B66FBA" w14:textId="77777777" w:rsidR="000919B1" w:rsidRDefault="000919B1" w:rsidP="00FF57EE">
      <w:r>
        <w:continuationSeparator/>
      </w:r>
    </w:p>
  </w:footnote>
  <w:footnote w:id="1">
    <w:p w14:paraId="31B72459" w14:textId="77777777" w:rsidR="00563DC0" w:rsidRPr="00AF6DF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AF6DF6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AF6DF6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59FA3688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AF6DF6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AF6DF6">
        <w:rPr>
          <w:rFonts w:asciiTheme="minorHAnsi" w:hAnsiTheme="minorHAnsi" w:cstheme="minorHAnsi"/>
          <w:color w:val="0070C0"/>
          <w:sz w:val="18"/>
          <w:szCs w:val="18"/>
        </w:rPr>
        <w:t>t.j. Dz. U. z 202</w:t>
      </w:r>
      <w:r w:rsidR="00C0785C" w:rsidRPr="00AF6DF6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AF6DF6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AF6DF6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AF6DF6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6F0AF531" w14:textId="77777777" w:rsidR="00C754AE" w:rsidRPr="00AF6DF6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AF6DF6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126D4753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555EBA3" w14:textId="77777777" w:rsidR="00640768" w:rsidRPr="00AF6DF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AF6DF6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AF6DF6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4C3D6D55" w14:textId="77777777" w:rsidR="008C5531" w:rsidRPr="00AF6DF6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F6DF6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AF6DF6">
        <w:rPr>
          <w:rFonts w:asciiTheme="minorHAnsi" w:hAnsiTheme="minorHAnsi" w:cstheme="minorHAnsi"/>
          <w:sz w:val="16"/>
          <w:szCs w:val="16"/>
        </w:rPr>
        <w:t xml:space="preserve"> 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6B983AA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AF6D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AF6DF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AF6DF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AF6DF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3870" w14:textId="77777777" w:rsidR="00663698" w:rsidRDefault="006636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E11CF" w14:textId="3A1C4A30" w:rsidR="00AF6DF6" w:rsidRPr="00AF6DF6" w:rsidRDefault="00AF6DF6" w:rsidP="00AF6DF6">
    <w:pPr>
      <w:jc w:val="center"/>
      <w:rPr>
        <w:rFonts w:ascii="Calibri" w:hAnsi="Calibri" w:cs="Calibri"/>
        <w:b/>
        <w:sz w:val="20"/>
        <w:szCs w:val="20"/>
      </w:rPr>
    </w:pPr>
    <w:bookmarkStart w:id="0" w:name="_Hlk204079769"/>
    <w:r>
      <w:rPr>
        <w:noProof/>
      </w:rPr>
      <w:drawing>
        <wp:inline distT="0" distB="0" distL="0" distR="0" wp14:anchorId="25CB2CB0" wp14:editId="2572A478">
          <wp:extent cx="5934075" cy="590550"/>
          <wp:effectExtent l="0" t="0" r="0" b="0"/>
          <wp:docPr id="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7E230B" w14:textId="272FEA4B" w:rsidR="00AF6DF6" w:rsidRDefault="00AF6DF6" w:rsidP="00AF6DF6">
    <w:pPr>
      <w:spacing w:line="360" w:lineRule="auto"/>
      <w:ind w:left="1276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w:drawing>
        <wp:anchor distT="0" distB="0" distL="114300" distR="114300" simplePos="0" relativeHeight="251656704" behindDoc="1" locked="0" layoutInCell="1" allowOverlap="1" wp14:anchorId="1BA2B236" wp14:editId="018D5CDB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6DF6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3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131325C1" w14:textId="3E8B2A07" w:rsidR="00AF6DF6" w:rsidRDefault="00AF6DF6" w:rsidP="00AF6DF6">
    <w:pPr>
      <w:spacing w:line="360" w:lineRule="auto"/>
      <w:ind w:left="1276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9B7458" wp14:editId="2BF058CB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12745925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69EE70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601F8BC3" w14:textId="77777777" w:rsidR="00AF6DF6" w:rsidRDefault="00AF6DF6">
    <w:pPr>
      <w:pStyle w:val="Nagwek"/>
      <w:rPr>
        <w:rFonts w:asciiTheme="minorHAnsi" w:hAnsiTheme="minorHAnsi" w:cstheme="minorHAnsi"/>
        <w:sz w:val="18"/>
        <w:szCs w:val="18"/>
      </w:rPr>
    </w:pPr>
  </w:p>
  <w:p w14:paraId="5C25D75C" w14:textId="7E1E0129" w:rsidR="00AE2ACB" w:rsidRPr="00AF6DF6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AF6DF6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AF6DF6">
      <w:rPr>
        <w:rFonts w:asciiTheme="minorHAnsi" w:hAnsiTheme="minorHAnsi" w:cstheme="minorHAnsi"/>
        <w:sz w:val="18"/>
        <w:szCs w:val="18"/>
      </w:rPr>
      <w:t xml:space="preserve"> </w:t>
    </w:r>
    <w:r w:rsidR="00663698" w:rsidRPr="00AF6DF6">
      <w:rPr>
        <w:rFonts w:asciiTheme="minorHAnsi" w:hAnsiTheme="minorHAnsi" w:cstheme="minorHAnsi"/>
        <w:sz w:val="18"/>
        <w:szCs w:val="18"/>
      </w:rPr>
      <w:t>szkolenia i audyt IT/565/2026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3873D" w14:textId="77777777" w:rsidR="00663698" w:rsidRDefault="006636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16506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65142556">
    <w:abstractNumId w:val="3"/>
  </w:num>
  <w:num w:numId="2" w16cid:durableId="315771216">
    <w:abstractNumId w:val="1"/>
  </w:num>
  <w:num w:numId="3" w16cid:durableId="1041976686">
    <w:abstractNumId w:val="2"/>
  </w:num>
  <w:num w:numId="4" w16cid:durableId="1083336059">
    <w:abstractNumId w:val="4"/>
  </w:num>
  <w:num w:numId="5" w16cid:durableId="196858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B1"/>
    <w:rsid w:val="00017B94"/>
    <w:rsid w:val="00077EBA"/>
    <w:rsid w:val="000919B1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63698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AF6DF6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3B7D4"/>
  <w15:chartTrackingRefBased/>
  <w15:docId w15:val="{478E425E-57B0-45C7-BC70-D2024565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AF6D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spzoz-siedlce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3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2026-04-14T08:56:00Z</dcterms:created>
  <dcterms:modified xsi:type="dcterms:W3CDTF">2026-04-14T08:56:00Z</dcterms:modified>
</cp:coreProperties>
</file>